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F75D9" w14:textId="77777777" w:rsidR="0019556B" w:rsidRPr="00D964A8" w:rsidRDefault="001E51B8" w:rsidP="008B13A1">
      <w:pPr>
        <w:pStyle w:val="Nzev"/>
        <w:spacing w:before="1200"/>
        <w:jc w:val="center"/>
        <w:rPr>
          <w:rFonts w:asciiTheme="minorHAnsi" w:hAnsiTheme="minorHAnsi"/>
          <w:b/>
          <w:bCs/>
        </w:rPr>
      </w:pPr>
      <w:r w:rsidRPr="00B35364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290EF8CE" wp14:editId="3E6BC583">
            <wp:simplePos x="0" y="0"/>
            <wp:positionH relativeFrom="column">
              <wp:posOffset>879</wp:posOffset>
            </wp:positionH>
            <wp:positionV relativeFrom="margin">
              <wp:align>top</wp:align>
            </wp:positionV>
            <wp:extent cx="6480000" cy="1232640"/>
            <wp:effectExtent l="0" t="0" r="0" b="571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hlavi B&amp;W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23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FEC">
        <w:rPr>
          <w:rFonts w:asciiTheme="minorHAnsi" w:hAnsiTheme="minorHAnsi"/>
          <w:b/>
          <w:bCs/>
        </w:rPr>
        <w:t xml:space="preserve">VÝPIS </w:t>
      </w:r>
      <w:r w:rsidR="00342471">
        <w:rPr>
          <w:rFonts w:asciiTheme="minorHAnsi" w:hAnsiTheme="minorHAnsi"/>
          <w:b/>
          <w:bCs/>
        </w:rPr>
        <w:t>OSTATNÍCH</w:t>
      </w:r>
      <w:r w:rsidR="00B11FEC">
        <w:rPr>
          <w:rFonts w:asciiTheme="minorHAnsi" w:hAnsiTheme="minorHAnsi"/>
          <w:b/>
          <w:bCs/>
        </w:rPr>
        <w:t xml:space="preserve"> VÝROBKŮ</w:t>
      </w:r>
    </w:p>
    <w:p w14:paraId="5258D794" w14:textId="77777777" w:rsidR="008B422E" w:rsidRPr="008B422E" w:rsidRDefault="008B422E" w:rsidP="0019556B">
      <w:pPr>
        <w:spacing w:line="259" w:lineRule="auto"/>
        <w:jc w:val="center"/>
      </w:pPr>
      <w:r w:rsidRPr="008B422E">
        <w:t>_____</w:t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  <w:t>________________</w:t>
      </w:r>
      <w:r w:rsidRPr="008B422E">
        <w:t>___________________________________</w:t>
      </w:r>
    </w:p>
    <w:p w14:paraId="35532920" w14:textId="399169F3" w:rsidR="008B422E" w:rsidRPr="008B422E" w:rsidRDefault="00EE1810" w:rsidP="00D11641">
      <w:pPr>
        <w:pStyle w:val="Bezmezer"/>
        <w:ind w:firstLine="0"/>
        <w:jc w:val="center"/>
        <w:rPr>
          <w:b/>
          <w:bCs/>
          <w:sz w:val="24"/>
          <w:szCs w:val="24"/>
          <w:u w:val="single"/>
        </w:rPr>
      </w:pPr>
      <w:r w:rsidRPr="00EE404F">
        <w:rPr>
          <w:b/>
          <w:bCs/>
          <w:sz w:val="24"/>
          <w:szCs w:val="24"/>
          <w:u w:val="single"/>
        </w:rPr>
        <w:t xml:space="preserve">k projektové dokumentaci </w:t>
      </w:r>
      <w:r>
        <w:rPr>
          <w:b/>
          <w:bCs/>
          <w:sz w:val="24"/>
          <w:szCs w:val="24"/>
          <w:u w:val="single"/>
        </w:rPr>
        <w:t>pro vydání stavebního povolení a prováděcí dokumentace stavby</w:t>
      </w:r>
    </w:p>
    <w:p w14:paraId="06F03F12" w14:textId="77777777" w:rsidR="00683387" w:rsidRDefault="008B422E" w:rsidP="00683387">
      <w:pPr>
        <w:pStyle w:val="Bezmezer"/>
        <w:spacing w:before="960"/>
        <w:ind w:left="4536" w:hanging="3402"/>
        <w:rPr>
          <w:b/>
          <w:bCs/>
        </w:rPr>
      </w:pPr>
      <w:r w:rsidRPr="00E61083">
        <w:rPr>
          <w:b/>
          <w:bCs/>
        </w:rPr>
        <w:t xml:space="preserve">AKCE: </w:t>
      </w:r>
      <w:r w:rsidR="00CE775D">
        <w:rPr>
          <w:b/>
          <w:bCs/>
        </w:rPr>
        <w:tab/>
      </w:r>
      <w:bookmarkStart w:id="0" w:name="_Hlk67311110"/>
      <w:r w:rsidR="00683387">
        <w:rPr>
          <w:b/>
          <w:bCs/>
        </w:rPr>
        <w:t>BŘEZOVÁ NAD SVITAVOU –</w:t>
      </w:r>
    </w:p>
    <w:p w14:paraId="49B05C92" w14:textId="77777777" w:rsidR="00683387" w:rsidRDefault="00683387" w:rsidP="00683387">
      <w:pPr>
        <w:pStyle w:val="Bezmezer"/>
        <w:ind w:left="4536" w:firstLine="0"/>
      </w:pPr>
      <w:r>
        <w:rPr>
          <w:b/>
          <w:bCs/>
        </w:rPr>
        <w:t>REKONSTRUKCE BUDOVY DISPEČINKU</w:t>
      </w:r>
    </w:p>
    <w:p w14:paraId="0DDC2E60" w14:textId="77777777" w:rsidR="00683387" w:rsidRPr="008B422E" w:rsidRDefault="00683387" w:rsidP="00683387">
      <w:pPr>
        <w:pStyle w:val="Bezmezer"/>
        <w:ind w:left="3827"/>
      </w:pPr>
      <w:proofErr w:type="spellStart"/>
      <w:r w:rsidRPr="008B422E">
        <w:t>k.ú</w:t>
      </w:r>
      <w:proofErr w:type="spellEnd"/>
      <w:r w:rsidRPr="008B422E">
        <w:t xml:space="preserve">. </w:t>
      </w:r>
      <w:r>
        <w:t>Česká Dlouhá,</w:t>
      </w:r>
      <w:r w:rsidRPr="003D4EFF">
        <w:t xml:space="preserve"> </w:t>
      </w:r>
      <w:r>
        <w:t xml:space="preserve">p.č.st. 64 </w:t>
      </w:r>
    </w:p>
    <w:p w14:paraId="52EBCA7A" w14:textId="77777777" w:rsidR="00683387" w:rsidRPr="008B422E" w:rsidRDefault="00683387" w:rsidP="00683387">
      <w:pPr>
        <w:pStyle w:val="Bezmezer"/>
        <w:ind w:left="3827"/>
      </w:pPr>
      <w:r w:rsidRPr="008B422E">
        <w:t xml:space="preserve">ul. </w:t>
      </w:r>
      <w:r>
        <w:t>Hradecká</w:t>
      </w:r>
      <w:r w:rsidRPr="008B422E">
        <w:t xml:space="preserve">, č.p. </w:t>
      </w:r>
      <w:r>
        <w:t>349,</w:t>
      </w:r>
      <w:r w:rsidRPr="008B422E">
        <w:t xml:space="preserve"> </w:t>
      </w:r>
      <w:r>
        <w:t>Březová nad Svitavou</w:t>
      </w:r>
    </w:p>
    <w:bookmarkEnd w:id="0"/>
    <w:p w14:paraId="546CEA54" w14:textId="77777777" w:rsidR="00683387" w:rsidRPr="00D964A8" w:rsidRDefault="008B422E" w:rsidP="00683387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OBJEDNATEL: </w:t>
      </w:r>
      <w:r w:rsidR="00D964A8" w:rsidRPr="00D964A8">
        <w:rPr>
          <w:b/>
          <w:bCs/>
        </w:rPr>
        <w:tab/>
      </w:r>
      <w:bookmarkStart w:id="1" w:name="_Hlk67311952"/>
      <w:r w:rsidR="00683387">
        <w:rPr>
          <w:b/>
          <w:bCs/>
        </w:rPr>
        <w:t>Statutární město Brno</w:t>
      </w:r>
    </w:p>
    <w:p w14:paraId="71666876" w14:textId="77777777" w:rsidR="00683387" w:rsidRPr="008B422E" w:rsidRDefault="00683387" w:rsidP="00683387">
      <w:pPr>
        <w:pStyle w:val="Bezmezer"/>
        <w:ind w:left="3827"/>
      </w:pPr>
      <w:r>
        <w:t>Dominikánské náměstí</w:t>
      </w:r>
      <w:r w:rsidRPr="008B422E">
        <w:t>, č.p.</w:t>
      </w:r>
      <w:r>
        <w:t xml:space="preserve"> 196/1</w:t>
      </w:r>
    </w:p>
    <w:p w14:paraId="3FA3A6D2" w14:textId="1D9E9439" w:rsidR="008B422E" w:rsidRPr="008B422E" w:rsidRDefault="00683387" w:rsidP="00683387">
      <w:pPr>
        <w:pStyle w:val="Bezmezer"/>
        <w:ind w:left="4536" w:firstLine="0"/>
      </w:pPr>
      <w:r>
        <w:t>602 00 Brno</w:t>
      </w:r>
      <w:bookmarkEnd w:id="1"/>
    </w:p>
    <w:p w14:paraId="04439D6F" w14:textId="77777777" w:rsidR="009864FA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GENERÁLNÍ PROJEKTANT: </w:t>
      </w:r>
      <w:r w:rsidR="00D964A8" w:rsidRPr="00D964A8">
        <w:rPr>
          <w:b/>
          <w:bCs/>
        </w:rPr>
        <w:tab/>
      </w:r>
      <w:r w:rsidRPr="00D964A8">
        <w:rPr>
          <w:b/>
          <w:bCs/>
        </w:rPr>
        <w:t>APOLO CZ s.r.o.</w:t>
      </w:r>
    </w:p>
    <w:p w14:paraId="30FB6851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</w:t>
      </w:r>
    </w:p>
    <w:p w14:paraId="37DDBFB9" w14:textId="77777777" w:rsidR="008B422E" w:rsidRPr="008B422E" w:rsidRDefault="008B422E" w:rsidP="00D11641">
      <w:pPr>
        <w:pStyle w:val="Bezmezer"/>
        <w:ind w:left="4536" w:firstLine="0"/>
      </w:pPr>
      <w:r w:rsidRPr="008B422E">
        <w:t>572 01 Polička</w:t>
      </w:r>
    </w:p>
    <w:p w14:paraId="5110DCF2" w14:textId="73815615" w:rsidR="008B422E" w:rsidRPr="008B422E" w:rsidRDefault="008B422E" w:rsidP="009864FA">
      <w:pPr>
        <w:pStyle w:val="Bezmezer"/>
        <w:spacing w:before="120"/>
        <w:ind w:left="4536" w:hanging="1701"/>
      </w:pPr>
      <w:r w:rsidRPr="00D964A8">
        <w:rPr>
          <w:b/>
          <w:bCs/>
        </w:rPr>
        <w:t>HIP:</w:t>
      </w:r>
      <w:r w:rsidR="00D964A8">
        <w:tab/>
      </w:r>
      <w:r w:rsidR="00683387">
        <w:t>Miroslav Stejskal</w:t>
      </w:r>
    </w:p>
    <w:p w14:paraId="0EF9075C" w14:textId="6BCF44D5" w:rsidR="008B422E" w:rsidRPr="008B422E" w:rsidRDefault="008B422E" w:rsidP="009864FA">
      <w:pPr>
        <w:pStyle w:val="Bezmezer"/>
        <w:spacing w:before="360"/>
        <w:ind w:left="4536" w:hanging="3402"/>
      </w:pPr>
      <w:r w:rsidRPr="00D964A8">
        <w:rPr>
          <w:b/>
          <w:bCs/>
        </w:rPr>
        <w:t>ARCHITEKT:</w:t>
      </w:r>
      <w:r w:rsidR="000E30DA">
        <w:tab/>
      </w:r>
      <w:r w:rsidR="00900322">
        <w:t>-</w:t>
      </w:r>
    </w:p>
    <w:p w14:paraId="029C06ED" w14:textId="77777777" w:rsidR="008B422E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>PROJEKTANT ČÁSTI:</w:t>
      </w:r>
      <w:r w:rsidR="00C71A9F">
        <w:rPr>
          <w:b/>
          <w:bCs/>
        </w:rPr>
        <w:tab/>
      </w:r>
      <w:r w:rsidR="000E30DA">
        <w:rPr>
          <w:b/>
          <w:bCs/>
        </w:rPr>
        <w:t>A</w:t>
      </w:r>
      <w:r w:rsidRPr="00D964A8">
        <w:rPr>
          <w:b/>
          <w:bCs/>
        </w:rPr>
        <w:t>POLO CZ s.r.o.</w:t>
      </w:r>
    </w:p>
    <w:p w14:paraId="36C275E9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155, 572 01 Polička</w:t>
      </w:r>
    </w:p>
    <w:p w14:paraId="5D322DE2" w14:textId="193A9076" w:rsidR="008B422E" w:rsidRPr="008B422E" w:rsidRDefault="008B422E" w:rsidP="009864FA">
      <w:pPr>
        <w:pStyle w:val="Bezmezer"/>
        <w:spacing w:before="240"/>
        <w:ind w:left="4536" w:hanging="3402"/>
      </w:pPr>
      <w:r w:rsidRPr="00D964A8">
        <w:rPr>
          <w:b/>
          <w:bCs/>
        </w:rPr>
        <w:t>VYPRACOVAL:</w:t>
      </w:r>
      <w:r w:rsidR="001E4F48" w:rsidRPr="009864FA">
        <w:tab/>
      </w:r>
      <w:r w:rsidR="00683387">
        <w:t>Ing. Petra Eisnerová</w:t>
      </w:r>
    </w:p>
    <w:p w14:paraId="69171775" w14:textId="6FC80767" w:rsidR="008B422E" w:rsidRPr="008B422E" w:rsidRDefault="008B422E" w:rsidP="009864FA">
      <w:pPr>
        <w:pStyle w:val="Bezmezer"/>
        <w:spacing w:before="120"/>
        <w:ind w:left="4536" w:hanging="3402"/>
      </w:pPr>
      <w:r w:rsidRPr="00D964A8">
        <w:rPr>
          <w:b/>
          <w:bCs/>
        </w:rPr>
        <w:t>ZODP</w:t>
      </w:r>
      <w:r w:rsidR="008B13A1">
        <w:rPr>
          <w:b/>
          <w:bCs/>
        </w:rPr>
        <w:t>OVĚDNÝ</w:t>
      </w:r>
      <w:r w:rsidRPr="00D964A8">
        <w:rPr>
          <w:b/>
          <w:bCs/>
        </w:rPr>
        <w:t xml:space="preserve"> PROJEKTANT:</w:t>
      </w:r>
      <w:r w:rsidR="001E4F48">
        <w:rPr>
          <w:b/>
          <w:bCs/>
        </w:rPr>
        <w:tab/>
      </w:r>
      <w:r w:rsidR="000E30DA" w:rsidRPr="00880294">
        <w:t>I</w:t>
      </w:r>
      <w:r w:rsidRPr="008B422E">
        <w:t>ng. Martin Kozáček</w:t>
      </w:r>
    </w:p>
    <w:p w14:paraId="35EBD3F9" w14:textId="5347ABFC" w:rsidR="008B422E" w:rsidRPr="008B422E" w:rsidRDefault="008B422E" w:rsidP="009864FA">
      <w:pPr>
        <w:pStyle w:val="Bezmezer"/>
        <w:spacing w:before="480"/>
        <w:ind w:left="4536" w:hanging="3402"/>
      </w:pPr>
      <w:r w:rsidRPr="00D964A8">
        <w:rPr>
          <w:b/>
          <w:bCs/>
        </w:rPr>
        <w:t>ČÍSLO ZAKÁZKY:</w:t>
      </w:r>
      <w:r w:rsidR="000E30DA" w:rsidRPr="009864FA">
        <w:tab/>
      </w:r>
      <w:r w:rsidRPr="008B422E">
        <w:t>P</w:t>
      </w:r>
      <w:r w:rsidR="00683387">
        <w:t>0121</w:t>
      </w:r>
    </w:p>
    <w:p w14:paraId="332FC396" w14:textId="5FDBEF58" w:rsidR="008B422E" w:rsidRPr="008B422E" w:rsidRDefault="008B422E" w:rsidP="00EB0738">
      <w:pPr>
        <w:pStyle w:val="Bezmezer"/>
        <w:spacing w:before="240"/>
        <w:ind w:left="4536" w:hanging="3402"/>
      </w:pPr>
      <w:r w:rsidRPr="00D964A8">
        <w:rPr>
          <w:b/>
          <w:bCs/>
        </w:rPr>
        <w:t>DATUM:</w:t>
      </w:r>
      <w:r w:rsidR="001E4F48">
        <w:tab/>
      </w:r>
      <w:r w:rsidR="00683387">
        <w:t>0</w:t>
      </w:r>
      <w:r w:rsidR="00AA1B19">
        <w:t>9</w:t>
      </w:r>
      <w:r w:rsidR="00683387">
        <w:t>/2021</w:t>
      </w:r>
    </w:p>
    <w:p w14:paraId="4A6F19F3" w14:textId="734B42D3" w:rsidR="00C02DA7" w:rsidRDefault="00C02DA7" w:rsidP="00C02DA7">
      <w:pPr>
        <w:pStyle w:val="Bezmezer"/>
        <w:spacing w:before="360"/>
        <w:ind w:left="4536" w:hanging="3402"/>
        <w:rPr>
          <w:b/>
          <w:bCs/>
        </w:rPr>
      </w:pPr>
      <w:r>
        <w:rPr>
          <w:b/>
          <w:bCs/>
        </w:rPr>
        <w:t>STAVEBNÍ OBJEKT:</w:t>
      </w:r>
      <w:r>
        <w:rPr>
          <w:b/>
          <w:bCs/>
        </w:rPr>
        <w:tab/>
        <w:t>D1-</w:t>
      </w:r>
      <w:r w:rsidR="00683387">
        <w:rPr>
          <w:b/>
          <w:bCs/>
        </w:rPr>
        <w:t>01</w:t>
      </w:r>
      <w:r>
        <w:rPr>
          <w:b/>
          <w:bCs/>
        </w:rPr>
        <w:t xml:space="preserve"> </w:t>
      </w:r>
      <w:r w:rsidR="00683387">
        <w:rPr>
          <w:b/>
          <w:bCs/>
        </w:rPr>
        <w:t>–</w:t>
      </w:r>
      <w:r>
        <w:rPr>
          <w:b/>
          <w:bCs/>
        </w:rPr>
        <w:t xml:space="preserve"> </w:t>
      </w:r>
      <w:r w:rsidR="00683387">
        <w:rPr>
          <w:b/>
          <w:bCs/>
        </w:rPr>
        <w:t>BUDOVA DISPEČINKU</w:t>
      </w:r>
    </w:p>
    <w:p w14:paraId="23434B8E" w14:textId="30C49D6F" w:rsidR="008B422E" w:rsidRPr="001E4F48" w:rsidRDefault="008B422E" w:rsidP="00C02DA7">
      <w:pPr>
        <w:pStyle w:val="Bezmezer"/>
        <w:spacing w:before="120"/>
        <w:ind w:left="4536" w:hanging="3402"/>
        <w:rPr>
          <w:b/>
          <w:bCs/>
        </w:rPr>
      </w:pPr>
      <w:r w:rsidRPr="00D964A8">
        <w:rPr>
          <w:b/>
          <w:bCs/>
        </w:rPr>
        <w:t>ČÁST</w:t>
      </w:r>
      <w:r w:rsidRPr="001E4F48">
        <w:rPr>
          <w:b/>
          <w:bCs/>
        </w:rPr>
        <w:t>:</w:t>
      </w:r>
      <w:r w:rsidR="001E4F48" w:rsidRPr="009864FA">
        <w:rPr>
          <w:b/>
          <w:bCs/>
          <w:sz w:val="28"/>
          <w:szCs w:val="28"/>
        </w:rPr>
        <w:tab/>
      </w:r>
      <w:r w:rsidR="00C02DA7">
        <w:rPr>
          <w:b/>
          <w:bCs/>
          <w:sz w:val="28"/>
          <w:szCs w:val="28"/>
        </w:rPr>
        <w:t>D1-</w:t>
      </w:r>
      <w:r w:rsidR="00683387">
        <w:rPr>
          <w:b/>
          <w:bCs/>
          <w:sz w:val="28"/>
          <w:szCs w:val="28"/>
        </w:rPr>
        <w:t>01</w:t>
      </w:r>
      <w:r w:rsidR="00C02DA7">
        <w:rPr>
          <w:b/>
          <w:bCs/>
          <w:sz w:val="28"/>
          <w:szCs w:val="28"/>
        </w:rPr>
        <w:t>-1</w:t>
      </w:r>
      <w:r w:rsidRPr="001E4F48">
        <w:rPr>
          <w:b/>
          <w:bCs/>
        </w:rPr>
        <w:t xml:space="preserve"> – </w:t>
      </w:r>
      <w:r w:rsidR="00C02DA7">
        <w:rPr>
          <w:b/>
          <w:bCs/>
        </w:rPr>
        <w:t>ARCHITEKTONICKO</w:t>
      </w:r>
      <w:r w:rsidR="00277211">
        <w:rPr>
          <w:b/>
          <w:bCs/>
        </w:rPr>
        <w:t xml:space="preserve"> </w:t>
      </w:r>
      <w:r w:rsidR="00C02DA7">
        <w:rPr>
          <w:b/>
          <w:bCs/>
        </w:rPr>
        <w:t>STAVEBNÍ ŘEŠENÍ</w:t>
      </w:r>
    </w:p>
    <w:p w14:paraId="67B65CFA" w14:textId="28462AE7" w:rsidR="00C7171A" w:rsidRDefault="008B422E" w:rsidP="0094336D">
      <w:pPr>
        <w:pStyle w:val="Bezmezer"/>
        <w:spacing w:before="120"/>
        <w:ind w:left="4536" w:hanging="3402"/>
      </w:pPr>
      <w:r w:rsidRPr="00D964A8">
        <w:rPr>
          <w:b/>
          <w:bCs/>
        </w:rPr>
        <w:t>OZNAČENÍ PŘÍLOHY:</w:t>
      </w:r>
      <w:r w:rsidR="007110D9" w:rsidRPr="000E30DA">
        <w:rPr>
          <w:b/>
          <w:bCs/>
          <w:sz w:val="40"/>
          <w:szCs w:val="40"/>
        </w:rPr>
        <w:tab/>
      </w:r>
      <w:bookmarkStart w:id="2" w:name="Oznaceni_prilohy"/>
      <w:r w:rsidR="008C6841">
        <w:rPr>
          <w:b/>
          <w:bCs/>
          <w:sz w:val="40"/>
          <w:szCs w:val="40"/>
        </w:rPr>
        <w:t>D1-</w:t>
      </w:r>
      <w:r w:rsidR="00683387">
        <w:rPr>
          <w:b/>
          <w:bCs/>
          <w:sz w:val="40"/>
          <w:szCs w:val="40"/>
        </w:rPr>
        <w:t>01</w:t>
      </w:r>
      <w:r w:rsidR="008C6841">
        <w:rPr>
          <w:b/>
          <w:bCs/>
          <w:sz w:val="40"/>
          <w:szCs w:val="40"/>
        </w:rPr>
        <w:t>-1.</w:t>
      </w:r>
      <w:bookmarkEnd w:id="2"/>
      <w:r w:rsidR="005D55CD">
        <w:rPr>
          <w:b/>
          <w:bCs/>
          <w:sz w:val="40"/>
          <w:szCs w:val="40"/>
        </w:rPr>
        <w:t>2</w:t>
      </w:r>
      <w:r w:rsidR="00016FF6">
        <w:rPr>
          <w:b/>
          <w:bCs/>
          <w:sz w:val="40"/>
          <w:szCs w:val="40"/>
        </w:rPr>
        <w:t>9</w:t>
      </w:r>
      <w:r w:rsidR="0094336D">
        <w:br w:type="page"/>
      </w:r>
    </w:p>
    <w:tbl>
      <w:tblPr>
        <w:tblStyle w:val="Mkatabulky"/>
        <w:tblW w:w="9885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340"/>
        <w:gridCol w:w="4635"/>
        <w:gridCol w:w="567"/>
        <w:gridCol w:w="567"/>
        <w:gridCol w:w="567"/>
        <w:gridCol w:w="559"/>
      </w:tblGrid>
      <w:tr w:rsidR="008D7E1D" w14:paraId="2AE2B47D" w14:textId="77777777" w:rsidTr="00BE7C44">
        <w:trPr>
          <w:trHeight w:hRule="exact" w:val="499"/>
          <w:tblHeader/>
        </w:trPr>
        <w:tc>
          <w:tcPr>
            <w:tcW w:w="9885" w:type="dxa"/>
            <w:gridSpan w:val="7"/>
            <w:tcBorders>
              <w:top w:val="single" w:sz="24" w:space="0" w:color="auto"/>
              <w:bottom w:val="single" w:sz="18" w:space="0" w:color="auto"/>
            </w:tcBorders>
          </w:tcPr>
          <w:p w14:paraId="5A19CD38" w14:textId="42815E63" w:rsidR="008D7E1D" w:rsidRPr="00EE1883" w:rsidRDefault="008D7E1D" w:rsidP="00896850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 w:rsidRPr="00EE1883">
              <w:rPr>
                <w:b/>
                <w:bCs/>
                <w:sz w:val="32"/>
                <w:szCs w:val="32"/>
              </w:rPr>
              <w:lastRenderedPageBreak/>
              <w:t xml:space="preserve">VÝPIS </w:t>
            </w:r>
            <w:r>
              <w:rPr>
                <w:b/>
                <w:bCs/>
                <w:sz w:val="32"/>
                <w:szCs w:val="32"/>
              </w:rPr>
              <w:t>OSTATNÍCH</w:t>
            </w:r>
            <w:r w:rsidRPr="00EE1883">
              <w:rPr>
                <w:b/>
                <w:bCs/>
                <w:sz w:val="32"/>
                <w:szCs w:val="32"/>
              </w:rPr>
              <w:t xml:space="preserve"> VÝROBKŮ</w:t>
            </w:r>
          </w:p>
        </w:tc>
      </w:tr>
      <w:tr w:rsidR="001F44F5" w14:paraId="655C6407" w14:textId="77777777" w:rsidTr="001F44F5">
        <w:trPr>
          <w:trHeight w:hRule="exact" w:val="374"/>
          <w:tblHeader/>
        </w:trPr>
        <w:tc>
          <w:tcPr>
            <w:tcW w:w="650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632DC67" w14:textId="77777777" w:rsidR="001F44F5" w:rsidRDefault="001F44F5" w:rsidP="00896850">
            <w:pPr>
              <w:pStyle w:val="Bezmezer"/>
              <w:ind w:firstLine="0"/>
              <w:jc w:val="center"/>
            </w:pPr>
            <w:r>
              <w:t>OZN.</w:t>
            </w:r>
          </w:p>
        </w:tc>
        <w:tc>
          <w:tcPr>
            <w:tcW w:w="2340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83E2FB6" w14:textId="77777777" w:rsidR="001F44F5" w:rsidRDefault="001F44F5" w:rsidP="00896850">
            <w:pPr>
              <w:pStyle w:val="Bezmezer"/>
              <w:ind w:firstLine="0"/>
              <w:jc w:val="center"/>
            </w:pPr>
            <w:r>
              <w:t>SCHEMA</w:t>
            </w:r>
          </w:p>
        </w:tc>
        <w:tc>
          <w:tcPr>
            <w:tcW w:w="463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04B94039" w14:textId="77777777" w:rsidR="001F44F5" w:rsidRDefault="001F44F5" w:rsidP="00896850">
            <w:pPr>
              <w:pStyle w:val="Bezmezer"/>
              <w:ind w:firstLine="0"/>
              <w:jc w:val="center"/>
            </w:pPr>
            <w:r>
              <w:t>POPIS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060DB15F" w14:textId="464F10AF" w:rsidR="001F44F5" w:rsidRPr="00896850" w:rsidRDefault="001F44F5" w:rsidP="001F44F5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1.NP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1E17BC9" w14:textId="6DA5A090" w:rsidR="001F44F5" w:rsidRPr="00896850" w:rsidRDefault="001F44F5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1.NP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256A6E2" w14:textId="77777777" w:rsidR="001F44F5" w:rsidRPr="00896850" w:rsidRDefault="001F44F5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2.NP</w:t>
            </w:r>
          </w:p>
        </w:tc>
        <w:tc>
          <w:tcPr>
            <w:tcW w:w="559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614D1646" w14:textId="77777777" w:rsidR="001F44F5" w:rsidRDefault="001F44F5" w:rsidP="00896850">
            <w:pPr>
              <w:pStyle w:val="Bezmezer"/>
              <w:ind w:firstLine="0"/>
              <w:jc w:val="center"/>
            </w:pPr>
            <w:r>
              <w:rPr>
                <w:rFonts w:cstheme="minorHAnsi"/>
              </w:rPr>
              <w:t>Σ</w:t>
            </w:r>
          </w:p>
        </w:tc>
      </w:tr>
      <w:tr w:rsidR="001F44F5" w14:paraId="3C9DBC43" w14:textId="77777777" w:rsidTr="001F44F5">
        <w:trPr>
          <w:cantSplit/>
          <w:trHeight w:val="1919"/>
        </w:trPr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765043" w14:textId="26606365" w:rsidR="001F44F5" w:rsidRPr="00C42F98" w:rsidRDefault="001F44F5" w:rsidP="00C42F98">
            <w:pPr>
              <w:pStyle w:val="Bezmezer"/>
              <w:ind w:firstLine="0"/>
              <w:jc w:val="center"/>
            </w:pPr>
            <w:r>
              <w:t>X</w:t>
            </w:r>
            <w:r w:rsidR="000C3F93">
              <w:t>0</w:t>
            </w:r>
            <w:r>
              <w:t>1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F1ED82" w14:textId="0AB4FB0C" w:rsidR="001F44F5" w:rsidRDefault="001F44F5" w:rsidP="00B1582D">
            <w:pPr>
              <w:pStyle w:val="Bezmezer"/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5C0FB906" wp14:editId="623A07D3">
                  <wp:extent cx="1231641" cy="1068149"/>
                  <wp:effectExtent l="0" t="0" r="698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x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165" cy="108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3185E6" w14:textId="72A8B604" w:rsidR="001F44F5" w:rsidRPr="00A9633E" w:rsidRDefault="001F44F5" w:rsidP="00A9633E">
            <w:pPr>
              <w:pStyle w:val="Bezmezer"/>
              <w:spacing w:after="60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Lapač střešních splavenin</w:t>
            </w:r>
          </w:p>
          <w:p w14:paraId="67A5F0A8" w14:textId="77777777" w:rsidR="001F44F5" w:rsidRPr="00052382" w:rsidRDefault="001F44F5" w:rsidP="001F44F5">
            <w:pPr>
              <w:pStyle w:val="Bezmezer"/>
              <w:ind w:firstLine="0"/>
            </w:pPr>
            <w:r>
              <w:rPr>
                <w:u w:val="single"/>
              </w:rPr>
              <w:t>Popis</w:t>
            </w:r>
            <w:r w:rsidRPr="00A9633E">
              <w:rPr>
                <w:u w:val="single"/>
              </w:rPr>
              <w:t>:</w:t>
            </w:r>
            <w:r>
              <w:t xml:space="preserve"> Lapač střešních splavenin</w:t>
            </w:r>
            <w:r w:rsidRPr="00052382">
              <w:t xml:space="preserve"> z polypropylénu s</w:t>
            </w:r>
            <w:r>
              <w:t xml:space="preserve">e spodním </w:t>
            </w:r>
            <w:r w:rsidRPr="00052382">
              <w:t xml:space="preserve">odtokem a suchou </w:t>
            </w:r>
            <w:proofErr w:type="spellStart"/>
            <w:r w:rsidRPr="00052382">
              <w:t>protizápachovou</w:t>
            </w:r>
            <w:proofErr w:type="spellEnd"/>
            <w:r w:rsidRPr="00052382">
              <w:t xml:space="preserve"> </w:t>
            </w:r>
            <w:r>
              <w:t>uzávěrou</w:t>
            </w:r>
            <w:r w:rsidRPr="00052382">
              <w:t xml:space="preserve"> + </w:t>
            </w:r>
            <w:r>
              <w:t>koš na zachytávání hrubých nečistot</w:t>
            </w:r>
          </w:p>
          <w:p w14:paraId="640E5357" w14:textId="77777777" w:rsidR="001F44F5" w:rsidRPr="00052382" w:rsidRDefault="001F44F5" w:rsidP="001F44F5">
            <w:pPr>
              <w:pStyle w:val="Bezmezer"/>
              <w:ind w:firstLine="0"/>
            </w:pPr>
            <w:r w:rsidRPr="00052382">
              <w:rPr>
                <w:u w:val="single"/>
              </w:rPr>
              <w:t>Rozměr:</w:t>
            </w:r>
            <w:r w:rsidRPr="00052382">
              <w:t xml:space="preserve"> DN 110</w:t>
            </w:r>
            <w:r>
              <w:t>/125 mm</w:t>
            </w:r>
          </w:p>
          <w:p w14:paraId="63EA6AB8" w14:textId="14A0298B" w:rsidR="001F44F5" w:rsidRDefault="001F44F5" w:rsidP="001F44F5">
            <w:pPr>
              <w:pStyle w:val="Bezmezer"/>
              <w:spacing w:after="60"/>
              <w:ind w:firstLine="0"/>
            </w:pPr>
            <w:r w:rsidRPr="00052382">
              <w:rPr>
                <w:u w:val="single"/>
              </w:rPr>
              <w:t>Příslušenství: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CE3CFA" w14:textId="4B8D75B1" w:rsidR="001F44F5" w:rsidRDefault="001F44F5" w:rsidP="001F44F5">
            <w:pPr>
              <w:pStyle w:val="Bezmezer"/>
              <w:ind w:firstLine="0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30D0E74" w14:textId="49C49701" w:rsidR="001F44F5" w:rsidRDefault="001F44F5" w:rsidP="00B1582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F055E1" w14:textId="15F65C4E" w:rsidR="001F44F5" w:rsidRDefault="001F44F5" w:rsidP="00B1582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D1B5522" w14:textId="5F55E999" w:rsidR="001F44F5" w:rsidRDefault="001F44F5" w:rsidP="00B1582D">
            <w:pPr>
              <w:pStyle w:val="Bezmezer"/>
              <w:ind w:firstLine="0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0C3F93" w14:paraId="547C333C" w14:textId="77777777" w:rsidTr="001F44F5">
        <w:trPr>
          <w:cantSplit/>
          <w:trHeight w:val="1919"/>
        </w:trPr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DC378D" w14:textId="0ACED6DC" w:rsidR="000C3F93" w:rsidRDefault="000C3F93" w:rsidP="000C3F93">
            <w:pPr>
              <w:pStyle w:val="Bezmezer"/>
              <w:ind w:firstLine="0"/>
              <w:jc w:val="center"/>
            </w:pPr>
            <w:r>
              <w:t>X02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D7415B" w14:textId="7FE65EC7" w:rsidR="000C3F93" w:rsidRDefault="000C3F93" w:rsidP="000C3F93">
            <w:pPr>
              <w:pStyle w:val="Bezmezer"/>
              <w:ind w:firstLine="0"/>
              <w:jc w:val="center"/>
              <w:rPr>
                <w:noProof/>
              </w:rPr>
            </w:pPr>
          </w:p>
          <w:p w14:paraId="294269A8" w14:textId="77777777" w:rsidR="005D4697" w:rsidRDefault="005D4697" w:rsidP="000C3F93">
            <w:pPr>
              <w:pStyle w:val="Bezmezer"/>
              <w:ind w:firstLine="0"/>
              <w:jc w:val="center"/>
              <w:rPr>
                <w:noProof/>
              </w:rPr>
            </w:pPr>
          </w:p>
          <w:p w14:paraId="0D4BE834" w14:textId="25697D19" w:rsidR="005D4697" w:rsidRDefault="00E576AF" w:rsidP="000C3F93">
            <w:pPr>
              <w:pStyle w:val="Bezmezer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F0F2A2" wp14:editId="62313518">
                  <wp:extent cx="1479550" cy="1231265"/>
                  <wp:effectExtent l="0" t="0" r="6350" b="6985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550" cy="123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63B1DE" w14:textId="376384B1" w:rsidR="000C3F93" w:rsidRPr="00A9633E" w:rsidRDefault="002378F6" w:rsidP="000C3F93">
            <w:pPr>
              <w:pStyle w:val="Bezmezer"/>
              <w:spacing w:after="60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Střešní vtok</w:t>
            </w:r>
          </w:p>
          <w:p w14:paraId="77A31A80" w14:textId="4E09ADD2" w:rsidR="005D4697" w:rsidRDefault="000C3F93" w:rsidP="000C3F93">
            <w:pPr>
              <w:pStyle w:val="Bezmezer"/>
              <w:ind w:firstLine="0"/>
            </w:pPr>
            <w:r>
              <w:rPr>
                <w:u w:val="single"/>
              </w:rPr>
              <w:t>Popis</w:t>
            </w:r>
            <w:r w:rsidRPr="00A9633E">
              <w:rPr>
                <w:u w:val="single"/>
              </w:rPr>
              <w:t>:</w:t>
            </w:r>
            <w:r>
              <w:t xml:space="preserve"> </w:t>
            </w:r>
            <w:r w:rsidR="00E576AF">
              <w:t>dvoustupňová vpusť složená ze střešní vpusti osazené na parozábraně a nástavce napojeného na hlavní hydroizolaci</w:t>
            </w:r>
            <w:r w:rsidR="00891F29">
              <w:t xml:space="preserve">. Materiál vpusti polyamid. </w:t>
            </w:r>
            <w:r w:rsidR="005D4697">
              <w:t>Délka potrubí 250 mm, vpust dvoudílná s ochranným košem.</w:t>
            </w:r>
          </w:p>
          <w:p w14:paraId="790348BC" w14:textId="56C0EBF5" w:rsidR="000C3F93" w:rsidRPr="00052382" w:rsidRDefault="000C3F93" w:rsidP="000C3F93">
            <w:pPr>
              <w:pStyle w:val="Bezmezer"/>
              <w:ind w:firstLine="0"/>
            </w:pPr>
            <w:r w:rsidRPr="00052382">
              <w:rPr>
                <w:u w:val="single"/>
              </w:rPr>
              <w:t>Rozměr:</w:t>
            </w:r>
            <w:r w:rsidRPr="00052382">
              <w:t xml:space="preserve"> DN 1</w:t>
            </w:r>
            <w:r w:rsidR="00E576AF">
              <w:t>25</w:t>
            </w:r>
            <w:r>
              <w:t xml:space="preserve"> mm</w:t>
            </w:r>
          </w:p>
          <w:p w14:paraId="3417CD69" w14:textId="7E7F19E4" w:rsidR="000C3F93" w:rsidRDefault="000C3F93" w:rsidP="000C3F93">
            <w:pPr>
              <w:pStyle w:val="Bezmezer"/>
              <w:spacing w:after="60"/>
              <w:ind w:firstLine="0"/>
              <w:rPr>
                <w:b/>
                <w:bCs/>
              </w:rPr>
            </w:pPr>
            <w:r w:rsidRPr="00052382">
              <w:rPr>
                <w:u w:val="single"/>
              </w:rPr>
              <w:t>Příslušenství:</w:t>
            </w:r>
            <w:r w:rsidR="002378F6">
              <w:rPr>
                <w:u w:val="single"/>
              </w:rPr>
              <w:t xml:space="preserve"> </w:t>
            </w:r>
            <w:r w:rsidR="002378F6" w:rsidRPr="002378F6">
              <w:t>ochranný koš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3009AB" w14:textId="6E82999E" w:rsidR="000C3F93" w:rsidRDefault="000C3F93" w:rsidP="000C3F93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DEF9467" w14:textId="64FBCAB0" w:rsidR="000C3F93" w:rsidRDefault="000C3F93" w:rsidP="000C3F93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1CFE80" w14:textId="3B683086" w:rsidR="000C3F93" w:rsidRDefault="000C3F93" w:rsidP="000C3F93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5C281F" w14:textId="38CB8FF2" w:rsidR="000C3F93" w:rsidRDefault="000C3F93" w:rsidP="000C3F93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14:paraId="0A4C380D" w14:textId="77777777" w:rsidR="0094336D" w:rsidRPr="00EE1883" w:rsidRDefault="0094336D" w:rsidP="00EE1883">
      <w:pPr>
        <w:pStyle w:val="Bezmezer"/>
        <w:ind w:firstLine="0"/>
      </w:pPr>
    </w:p>
    <w:sectPr w:rsidR="0094336D" w:rsidRPr="00EE1883" w:rsidSect="001E4F48">
      <w:footerReference w:type="default" r:id="rId11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C4041" w14:textId="77777777" w:rsidR="00010C2C" w:rsidRDefault="00010C2C" w:rsidP="00EE404F">
      <w:pPr>
        <w:spacing w:after="0"/>
      </w:pPr>
      <w:r>
        <w:separator/>
      </w:r>
    </w:p>
  </w:endnote>
  <w:endnote w:type="continuationSeparator" w:id="0">
    <w:p w14:paraId="761ADCFC" w14:textId="77777777" w:rsidR="00010C2C" w:rsidRDefault="00010C2C" w:rsidP="00EE4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97C5F" w14:textId="47F2A51E" w:rsidR="00EE404F" w:rsidRPr="00EE404F" w:rsidRDefault="00221DCB" w:rsidP="00EB0738">
    <w:pPr>
      <w:pStyle w:val="Zpat"/>
      <w:pBdr>
        <w:top w:val="outset" w:sz="6" w:space="1" w:color="auto"/>
      </w:pBdr>
      <w:tabs>
        <w:tab w:val="clear" w:pos="4536"/>
        <w:tab w:val="center" w:pos="4395"/>
      </w:tabs>
      <w:rPr>
        <w:sz w:val="16"/>
        <w:szCs w:val="16"/>
      </w:rPr>
    </w:pPr>
    <w:r w:rsidRPr="00221DCB">
      <w:rPr>
        <w:sz w:val="16"/>
        <w:szCs w:val="16"/>
      </w:rPr>
      <w:fldChar w:fldCharType="begin"/>
    </w:r>
    <w:r w:rsidRPr="00221DCB">
      <w:rPr>
        <w:sz w:val="16"/>
        <w:szCs w:val="16"/>
      </w:rPr>
      <w:instrText xml:space="preserve"> REF  Oznaceni_prilohy  \* MERGEFORMAT </w:instrText>
    </w:r>
    <w:r w:rsidRPr="00221DCB">
      <w:rPr>
        <w:sz w:val="16"/>
        <w:szCs w:val="16"/>
      </w:rPr>
      <w:fldChar w:fldCharType="separate"/>
    </w:r>
    <w:r w:rsidR="004C0622" w:rsidRPr="004C0622">
      <w:rPr>
        <w:sz w:val="16"/>
        <w:szCs w:val="16"/>
      </w:rPr>
      <w:t>D1-01-1.</w:t>
    </w:r>
    <w:r w:rsidR="00016FF6">
      <w:rPr>
        <w:sz w:val="16"/>
        <w:szCs w:val="16"/>
      </w:rPr>
      <w:t>29</w:t>
    </w:r>
    <w:r w:rsidR="004C0622" w:rsidRPr="004C0622">
      <w:rPr>
        <w:sz w:val="16"/>
        <w:szCs w:val="16"/>
      </w:rPr>
      <w:t xml:space="preserve"> </w:t>
    </w:r>
    <w:r w:rsidRPr="00221DCB">
      <w:rPr>
        <w:sz w:val="16"/>
        <w:szCs w:val="16"/>
      </w:rPr>
      <w:fldChar w:fldCharType="end"/>
    </w:r>
    <w:r w:rsidR="00342471">
      <w:rPr>
        <w:sz w:val="16"/>
        <w:szCs w:val="16"/>
      </w:rPr>
      <w:t>OSTATNÍ</w:t>
    </w:r>
    <w:r w:rsidR="00B11FEC">
      <w:rPr>
        <w:sz w:val="16"/>
        <w:szCs w:val="16"/>
      </w:rPr>
      <w:t xml:space="preserve"> VÝROBKY</w:t>
    </w:r>
    <w:r w:rsidR="00EE404F" w:rsidRPr="00EE404F">
      <w:rPr>
        <w:sz w:val="16"/>
        <w:szCs w:val="16"/>
      </w:rPr>
      <w:ptab w:relativeTo="margin" w:alignment="center" w:leader="none"/>
    </w:r>
    <w:r w:rsidR="00EE404F" w:rsidRPr="00EE404F">
      <w:rPr>
        <w:sz w:val="16"/>
        <w:szCs w:val="16"/>
      </w:rPr>
      <w:ptab w:relativeTo="margin" w:alignment="right" w:leader="none"/>
    </w:r>
    <w:r w:rsidR="00EB0738">
      <w:rPr>
        <w:sz w:val="16"/>
        <w:szCs w:val="16"/>
      </w:rPr>
      <w:t xml:space="preserve">Strana </w:t>
    </w:r>
    <w:r w:rsidR="00EB0738" w:rsidRPr="00EB0738">
      <w:rPr>
        <w:sz w:val="16"/>
        <w:szCs w:val="16"/>
      </w:rPr>
      <w:fldChar w:fldCharType="begin"/>
    </w:r>
    <w:r w:rsidR="00EB0738" w:rsidRPr="00EB0738">
      <w:rPr>
        <w:sz w:val="16"/>
        <w:szCs w:val="16"/>
      </w:rPr>
      <w:instrText>PAGE   \* MERGEFORMAT</w:instrText>
    </w:r>
    <w:r w:rsidR="00EB0738" w:rsidRPr="00EB0738">
      <w:rPr>
        <w:sz w:val="16"/>
        <w:szCs w:val="16"/>
      </w:rPr>
      <w:fldChar w:fldCharType="separate"/>
    </w:r>
    <w:r w:rsidR="00EB0738" w:rsidRPr="00EB0738">
      <w:rPr>
        <w:sz w:val="16"/>
        <w:szCs w:val="16"/>
      </w:rPr>
      <w:t>1</w:t>
    </w:r>
    <w:r w:rsidR="00EB0738" w:rsidRPr="00EB0738">
      <w:rPr>
        <w:sz w:val="16"/>
        <w:szCs w:val="16"/>
      </w:rPr>
      <w:fldChar w:fldCharType="end"/>
    </w:r>
    <w:r w:rsidR="00B11FEC">
      <w:rPr>
        <w:sz w:val="16"/>
        <w:szCs w:val="16"/>
      </w:rPr>
      <w:t xml:space="preserve"> z </w:t>
    </w:r>
    <w:r w:rsidR="00B11FEC">
      <w:rPr>
        <w:sz w:val="16"/>
        <w:szCs w:val="16"/>
      </w:rPr>
      <w:fldChar w:fldCharType="begin"/>
    </w:r>
    <w:r w:rsidR="00B11FEC">
      <w:rPr>
        <w:sz w:val="16"/>
        <w:szCs w:val="16"/>
      </w:rPr>
      <w:instrText xml:space="preserve"> NUMPAGES   \* MERGEFORMAT </w:instrText>
    </w:r>
    <w:r w:rsidR="00B11FEC">
      <w:rPr>
        <w:sz w:val="16"/>
        <w:szCs w:val="16"/>
      </w:rPr>
      <w:fldChar w:fldCharType="separate"/>
    </w:r>
    <w:r w:rsidR="00B11FEC">
      <w:rPr>
        <w:noProof/>
        <w:sz w:val="16"/>
        <w:szCs w:val="16"/>
      </w:rPr>
      <w:t>2</w:t>
    </w:r>
    <w:r w:rsidR="00B11FE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01CA" w14:textId="77777777" w:rsidR="00010C2C" w:rsidRDefault="00010C2C" w:rsidP="00EE404F">
      <w:pPr>
        <w:spacing w:after="0"/>
      </w:pPr>
      <w:r>
        <w:separator/>
      </w:r>
    </w:p>
  </w:footnote>
  <w:footnote w:type="continuationSeparator" w:id="0">
    <w:p w14:paraId="787BC8C4" w14:textId="77777777" w:rsidR="00010C2C" w:rsidRDefault="00010C2C" w:rsidP="00EE4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079FD"/>
    <w:multiLevelType w:val="hybridMultilevel"/>
    <w:tmpl w:val="602C1078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76024BB"/>
    <w:multiLevelType w:val="multilevel"/>
    <w:tmpl w:val="C3B6C296"/>
    <w:numStyleLink w:val="APOLOslovn"/>
  </w:abstractNum>
  <w:abstractNum w:abstractNumId="2" w15:restartNumberingAfterBreak="0">
    <w:nsid w:val="08455D66"/>
    <w:multiLevelType w:val="hybridMultilevel"/>
    <w:tmpl w:val="CA4A2C10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0D3552F3"/>
    <w:multiLevelType w:val="multilevel"/>
    <w:tmpl w:val="D96EF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057DA"/>
    <w:multiLevelType w:val="multilevel"/>
    <w:tmpl w:val="2E084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7A1B68"/>
    <w:multiLevelType w:val="multilevel"/>
    <w:tmpl w:val="5AF2768A"/>
    <w:lvl w:ilvl="0">
      <w:start w:val="1"/>
      <w:numFmt w:val="decimal"/>
      <w:lvlText w:val="A.%1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9706D6"/>
    <w:multiLevelType w:val="multilevel"/>
    <w:tmpl w:val="D962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A7047F"/>
    <w:multiLevelType w:val="multilevel"/>
    <w:tmpl w:val="3C98F64A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8E07C57"/>
    <w:multiLevelType w:val="multilevel"/>
    <w:tmpl w:val="E7CE63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C93717"/>
    <w:multiLevelType w:val="hybridMultilevel"/>
    <w:tmpl w:val="631CA7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51C47"/>
    <w:multiLevelType w:val="multilevel"/>
    <w:tmpl w:val="C3B6C296"/>
    <w:numStyleLink w:val="APOLOslovn"/>
  </w:abstractNum>
  <w:abstractNum w:abstractNumId="11" w15:restartNumberingAfterBreak="0">
    <w:nsid w:val="264D0A04"/>
    <w:multiLevelType w:val="multilevel"/>
    <w:tmpl w:val="C3B6C296"/>
    <w:numStyleLink w:val="APOLOslovn"/>
  </w:abstractNum>
  <w:abstractNum w:abstractNumId="12" w15:restartNumberingAfterBreak="0">
    <w:nsid w:val="291706EE"/>
    <w:multiLevelType w:val="hybridMultilevel"/>
    <w:tmpl w:val="003A0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57685"/>
    <w:multiLevelType w:val="multilevel"/>
    <w:tmpl w:val="C3B6C296"/>
    <w:numStyleLink w:val="APOLOslovn"/>
  </w:abstractNum>
  <w:abstractNum w:abstractNumId="14" w15:restartNumberingAfterBreak="0">
    <w:nsid w:val="2B0526C4"/>
    <w:multiLevelType w:val="hybridMultilevel"/>
    <w:tmpl w:val="B43CEB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43E5C"/>
    <w:multiLevelType w:val="multilevel"/>
    <w:tmpl w:val="3496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F4F5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07A64E1"/>
    <w:multiLevelType w:val="multilevel"/>
    <w:tmpl w:val="C3B6C296"/>
    <w:styleLink w:val="APOLOslovn"/>
    <w:lvl w:ilvl="0">
      <w:start w:val="1"/>
      <w:numFmt w:val="decimal"/>
      <w:pStyle w:val="Nadpis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284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568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1136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988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2272" w:firstLine="0"/>
      </w:pPr>
      <w:rPr>
        <w:rFonts w:hint="default"/>
      </w:rPr>
    </w:lvl>
  </w:abstractNum>
  <w:abstractNum w:abstractNumId="18" w15:restartNumberingAfterBreak="0">
    <w:nsid w:val="31FA0160"/>
    <w:multiLevelType w:val="hybridMultilevel"/>
    <w:tmpl w:val="CDF6F1EA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D21460"/>
    <w:multiLevelType w:val="multilevel"/>
    <w:tmpl w:val="B512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DD5E99"/>
    <w:multiLevelType w:val="hybridMultilevel"/>
    <w:tmpl w:val="99AE1E68"/>
    <w:lvl w:ilvl="0" w:tplc="06F07088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66AE6"/>
    <w:multiLevelType w:val="hybridMultilevel"/>
    <w:tmpl w:val="A1D010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5366D"/>
    <w:multiLevelType w:val="multilevel"/>
    <w:tmpl w:val="C3B6C296"/>
    <w:numStyleLink w:val="APOLOslovn"/>
  </w:abstractNum>
  <w:abstractNum w:abstractNumId="23" w15:restartNumberingAfterBreak="0">
    <w:nsid w:val="3BE56F60"/>
    <w:multiLevelType w:val="multilevel"/>
    <w:tmpl w:val="C3B6C296"/>
    <w:numStyleLink w:val="APOLOslovn"/>
  </w:abstractNum>
  <w:abstractNum w:abstractNumId="24" w15:restartNumberingAfterBreak="0">
    <w:nsid w:val="3BFF562F"/>
    <w:multiLevelType w:val="multilevel"/>
    <w:tmpl w:val="C3B6C296"/>
    <w:numStyleLink w:val="APOLOslovn"/>
  </w:abstractNum>
  <w:abstractNum w:abstractNumId="25" w15:restartNumberingAfterBreak="0">
    <w:nsid w:val="3DFA7152"/>
    <w:multiLevelType w:val="multilevel"/>
    <w:tmpl w:val="425C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3547AC"/>
    <w:multiLevelType w:val="multilevel"/>
    <w:tmpl w:val="CD84B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82603C"/>
    <w:multiLevelType w:val="multilevel"/>
    <w:tmpl w:val="50DEA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667A6D"/>
    <w:multiLevelType w:val="hybridMultilevel"/>
    <w:tmpl w:val="D7B499E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E5857FB"/>
    <w:multiLevelType w:val="hybridMultilevel"/>
    <w:tmpl w:val="FBD4A8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11DAC"/>
    <w:multiLevelType w:val="multilevel"/>
    <w:tmpl w:val="C3B6C296"/>
    <w:numStyleLink w:val="APOLOslovn"/>
  </w:abstractNum>
  <w:abstractNum w:abstractNumId="31" w15:restartNumberingAfterBreak="0">
    <w:nsid w:val="549A5643"/>
    <w:multiLevelType w:val="multilevel"/>
    <w:tmpl w:val="C3B6C296"/>
    <w:numStyleLink w:val="APOLOslovn"/>
  </w:abstractNum>
  <w:abstractNum w:abstractNumId="32" w15:restartNumberingAfterBreak="0">
    <w:nsid w:val="579E240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04C16E2"/>
    <w:multiLevelType w:val="hybridMultilevel"/>
    <w:tmpl w:val="3B802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D2756"/>
    <w:multiLevelType w:val="hybridMultilevel"/>
    <w:tmpl w:val="9E42D6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F2726"/>
    <w:multiLevelType w:val="multilevel"/>
    <w:tmpl w:val="2706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0A6438"/>
    <w:multiLevelType w:val="multilevel"/>
    <w:tmpl w:val="2D1280BC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6D30A70"/>
    <w:multiLevelType w:val="hybridMultilevel"/>
    <w:tmpl w:val="D4B604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9481F"/>
    <w:multiLevelType w:val="multilevel"/>
    <w:tmpl w:val="C3B6C296"/>
    <w:numStyleLink w:val="APOLOslovn"/>
  </w:abstractNum>
  <w:abstractNum w:abstractNumId="39" w15:restartNumberingAfterBreak="0">
    <w:nsid w:val="74523A4B"/>
    <w:multiLevelType w:val="multilevel"/>
    <w:tmpl w:val="1E086AA8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4" w:firstLine="56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985" w:firstLine="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134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1134" w:firstLine="0"/>
      </w:pPr>
      <w:rPr>
        <w:rFonts w:hint="default"/>
      </w:rPr>
    </w:lvl>
  </w:abstractNum>
  <w:abstractNum w:abstractNumId="40" w15:restartNumberingAfterBreak="0">
    <w:nsid w:val="746A5D9D"/>
    <w:multiLevelType w:val="multilevel"/>
    <w:tmpl w:val="C3B6C296"/>
    <w:numStyleLink w:val="APOLOslovn"/>
  </w:abstractNum>
  <w:abstractNum w:abstractNumId="41" w15:restartNumberingAfterBreak="0">
    <w:nsid w:val="75FA58C9"/>
    <w:multiLevelType w:val="hybridMultilevel"/>
    <w:tmpl w:val="B44C4644"/>
    <w:lvl w:ilvl="0" w:tplc="CDFCF9C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55EA"/>
    <w:multiLevelType w:val="multilevel"/>
    <w:tmpl w:val="C3B6C296"/>
    <w:numStyleLink w:val="APOLOslovn"/>
  </w:abstractNum>
  <w:abstractNum w:abstractNumId="43" w15:restartNumberingAfterBreak="0">
    <w:nsid w:val="7D1F6AF4"/>
    <w:multiLevelType w:val="multilevel"/>
    <w:tmpl w:val="C3B6C296"/>
    <w:numStyleLink w:val="APOLOslovn"/>
  </w:abstractNum>
  <w:abstractNum w:abstractNumId="44" w15:restartNumberingAfterBreak="0">
    <w:nsid w:val="7E834D41"/>
    <w:multiLevelType w:val="multilevel"/>
    <w:tmpl w:val="E60CF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"/>
  </w:num>
  <w:num w:numId="3">
    <w:abstractNumId w:val="35"/>
  </w:num>
  <w:num w:numId="4">
    <w:abstractNumId w:val="26"/>
  </w:num>
  <w:num w:numId="5">
    <w:abstractNumId w:val="8"/>
  </w:num>
  <w:num w:numId="6">
    <w:abstractNumId w:val="15"/>
  </w:num>
  <w:num w:numId="7">
    <w:abstractNumId w:val="20"/>
  </w:num>
  <w:num w:numId="8">
    <w:abstractNumId w:val="12"/>
  </w:num>
  <w:num w:numId="9">
    <w:abstractNumId w:val="29"/>
  </w:num>
  <w:num w:numId="10">
    <w:abstractNumId w:val="32"/>
  </w:num>
  <w:num w:numId="11">
    <w:abstractNumId w:val="16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0"/>
  </w:num>
  <w:num w:numId="20">
    <w:abstractNumId w:val="10"/>
  </w:num>
  <w:num w:numId="21">
    <w:abstractNumId w:val="42"/>
  </w:num>
  <w:num w:numId="22">
    <w:abstractNumId w:val="43"/>
  </w:num>
  <w:num w:numId="23">
    <w:abstractNumId w:val="31"/>
  </w:num>
  <w:num w:numId="24">
    <w:abstractNumId w:val="39"/>
  </w:num>
  <w:num w:numId="25">
    <w:abstractNumId w:val="2"/>
  </w:num>
  <w:num w:numId="26">
    <w:abstractNumId w:val="0"/>
  </w:num>
  <w:num w:numId="27">
    <w:abstractNumId w:val="1"/>
  </w:num>
  <w:num w:numId="28">
    <w:abstractNumId w:val="11"/>
  </w:num>
  <w:num w:numId="29">
    <w:abstractNumId w:val="24"/>
  </w:num>
  <w:num w:numId="30">
    <w:abstractNumId w:val="33"/>
  </w:num>
  <w:num w:numId="31">
    <w:abstractNumId w:val="23"/>
  </w:num>
  <w:num w:numId="32">
    <w:abstractNumId w:val="22"/>
  </w:num>
  <w:num w:numId="33">
    <w:abstractNumId w:val="37"/>
  </w:num>
  <w:num w:numId="34">
    <w:abstractNumId w:val="36"/>
  </w:num>
  <w:num w:numId="35">
    <w:abstractNumId w:val="41"/>
  </w:num>
  <w:num w:numId="36">
    <w:abstractNumId w:val="21"/>
  </w:num>
  <w:num w:numId="37">
    <w:abstractNumId w:val="7"/>
  </w:num>
  <w:num w:numId="38">
    <w:abstractNumId w:val="34"/>
  </w:num>
  <w:num w:numId="39">
    <w:abstractNumId w:val="14"/>
  </w:num>
  <w:num w:numId="40">
    <w:abstractNumId w:val="9"/>
  </w:num>
  <w:num w:numId="41">
    <w:abstractNumId w:val="38"/>
  </w:num>
  <w:num w:numId="42">
    <w:abstractNumId w:val="4"/>
  </w:num>
  <w:num w:numId="43">
    <w:abstractNumId w:val="6"/>
  </w:num>
  <w:num w:numId="44">
    <w:abstractNumId w:val="25"/>
  </w:num>
  <w:num w:numId="45">
    <w:abstractNumId w:val="27"/>
  </w:num>
  <w:num w:numId="46">
    <w:abstractNumId w:val="19"/>
  </w:num>
  <w:num w:numId="47">
    <w:abstractNumId w:val="28"/>
  </w:num>
  <w:num w:numId="48">
    <w:abstractNumId w:val="18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2C"/>
    <w:rsid w:val="0000057E"/>
    <w:rsid w:val="00001688"/>
    <w:rsid w:val="00010C2C"/>
    <w:rsid w:val="00016FF6"/>
    <w:rsid w:val="0005140B"/>
    <w:rsid w:val="000662AE"/>
    <w:rsid w:val="00070A56"/>
    <w:rsid w:val="00083AA3"/>
    <w:rsid w:val="000B47A8"/>
    <w:rsid w:val="000C1A42"/>
    <w:rsid w:val="000C3F93"/>
    <w:rsid w:val="000C6353"/>
    <w:rsid w:val="000D73E0"/>
    <w:rsid w:val="000E30DA"/>
    <w:rsid w:val="00131CF4"/>
    <w:rsid w:val="00163811"/>
    <w:rsid w:val="00187355"/>
    <w:rsid w:val="0019556B"/>
    <w:rsid w:val="001A60AD"/>
    <w:rsid w:val="001B4DA1"/>
    <w:rsid w:val="001E4F48"/>
    <w:rsid w:val="001E51B8"/>
    <w:rsid w:val="001F44F5"/>
    <w:rsid w:val="00210904"/>
    <w:rsid w:val="00221DCB"/>
    <w:rsid w:val="002378F6"/>
    <w:rsid w:val="00275C28"/>
    <w:rsid w:val="00277211"/>
    <w:rsid w:val="00280983"/>
    <w:rsid w:val="002B5CD2"/>
    <w:rsid w:val="00304C27"/>
    <w:rsid w:val="0031124F"/>
    <w:rsid w:val="00331854"/>
    <w:rsid w:val="00342471"/>
    <w:rsid w:val="00361D21"/>
    <w:rsid w:val="0036584E"/>
    <w:rsid w:val="003F483A"/>
    <w:rsid w:val="00433471"/>
    <w:rsid w:val="00454E17"/>
    <w:rsid w:val="004B3C92"/>
    <w:rsid w:val="004C0622"/>
    <w:rsid w:val="004D3658"/>
    <w:rsid w:val="0050649E"/>
    <w:rsid w:val="00523C3A"/>
    <w:rsid w:val="00547691"/>
    <w:rsid w:val="005A7CCD"/>
    <w:rsid w:val="005C3DDB"/>
    <w:rsid w:val="005D4697"/>
    <w:rsid w:val="005D55CD"/>
    <w:rsid w:val="00604267"/>
    <w:rsid w:val="00612694"/>
    <w:rsid w:val="00636B3A"/>
    <w:rsid w:val="00671013"/>
    <w:rsid w:val="00677B5C"/>
    <w:rsid w:val="00683387"/>
    <w:rsid w:val="00692555"/>
    <w:rsid w:val="006A7AFF"/>
    <w:rsid w:val="007110D9"/>
    <w:rsid w:val="007412E0"/>
    <w:rsid w:val="007446F9"/>
    <w:rsid w:val="0075402B"/>
    <w:rsid w:val="00773FC8"/>
    <w:rsid w:val="007A555B"/>
    <w:rsid w:val="00820C12"/>
    <w:rsid w:val="00827E20"/>
    <w:rsid w:val="008523B4"/>
    <w:rsid w:val="00880294"/>
    <w:rsid w:val="00891F29"/>
    <w:rsid w:val="00896850"/>
    <w:rsid w:val="008B13A1"/>
    <w:rsid w:val="008B422E"/>
    <w:rsid w:val="008C6841"/>
    <w:rsid w:val="008D6C43"/>
    <w:rsid w:val="008D7E1D"/>
    <w:rsid w:val="008F0502"/>
    <w:rsid w:val="00900322"/>
    <w:rsid w:val="00940D88"/>
    <w:rsid w:val="0094336D"/>
    <w:rsid w:val="0097066F"/>
    <w:rsid w:val="009864FA"/>
    <w:rsid w:val="009922FC"/>
    <w:rsid w:val="009A0C5C"/>
    <w:rsid w:val="009D01A9"/>
    <w:rsid w:val="00A22755"/>
    <w:rsid w:val="00A74EB3"/>
    <w:rsid w:val="00A9633E"/>
    <w:rsid w:val="00AA11AC"/>
    <w:rsid w:val="00AA1B19"/>
    <w:rsid w:val="00AE5979"/>
    <w:rsid w:val="00B11FEC"/>
    <w:rsid w:val="00B1582D"/>
    <w:rsid w:val="00B35364"/>
    <w:rsid w:val="00B61251"/>
    <w:rsid w:val="00B73731"/>
    <w:rsid w:val="00B74024"/>
    <w:rsid w:val="00B80E02"/>
    <w:rsid w:val="00BE2676"/>
    <w:rsid w:val="00BE6EFC"/>
    <w:rsid w:val="00BE7639"/>
    <w:rsid w:val="00C02DA7"/>
    <w:rsid w:val="00C3226B"/>
    <w:rsid w:val="00C341B4"/>
    <w:rsid w:val="00C40C66"/>
    <w:rsid w:val="00C42F98"/>
    <w:rsid w:val="00C43526"/>
    <w:rsid w:val="00C47D00"/>
    <w:rsid w:val="00C516AF"/>
    <w:rsid w:val="00C61907"/>
    <w:rsid w:val="00C7171A"/>
    <w:rsid w:val="00C71A9F"/>
    <w:rsid w:val="00CE775D"/>
    <w:rsid w:val="00D03484"/>
    <w:rsid w:val="00D11641"/>
    <w:rsid w:val="00D32EB7"/>
    <w:rsid w:val="00D51F26"/>
    <w:rsid w:val="00D76CF3"/>
    <w:rsid w:val="00D77EAE"/>
    <w:rsid w:val="00D81BDD"/>
    <w:rsid w:val="00D87EC8"/>
    <w:rsid w:val="00D9208B"/>
    <w:rsid w:val="00D95580"/>
    <w:rsid w:val="00D964A8"/>
    <w:rsid w:val="00DA2A5A"/>
    <w:rsid w:val="00E33B6B"/>
    <w:rsid w:val="00E44B33"/>
    <w:rsid w:val="00E576AF"/>
    <w:rsid w:val="00E61083"/>
    <w:rsid w:val="00E84D7A"/>
    <w:rsid w:val="00EB0738"/>
    <w:rsid w:val="00ED6CF2"/>
    <w:rsid w:val="00EE1810"/>
    <w:rsid w:val="00EE1883"/>
    <w:rsid w:val="00EE404F"/>
    <w:rsid w:val="00F34FA3"/>
    <w:rsid w:val="00F4212B"/>
    <w:rsid w:val="00F44037"/>
    <w:rsid w:val="00F56C58"/>
    <w:rsid w:val="00FC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865E992"/>
  <w15:chartTrackingRefBased/>
  <w15:docId w15:val="{AEBA3F3D-9FE3-4AD2-8202-9D5AE892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124F"/>
    <w:pPr>
      <w:spacing w:line="240" w:lineRule="auto"/>
    </w:pPr>
  </w:style>
  <w:style w:type="paragraph" w:styleId="Nadpis1">
    <w:name w:val="heading 1"/>
    <w:basedOn w:val="Bezmezer"/>
    <w:next w:val="Bezmezer"/>
    <w:link w:val="Nadpis1Char"/>
    <w:uiPriority w:val="9"/>
    <w:qFormat/>
    <w:rsid w:val="00827E20"/>
    <w:pPr>
      <w:keepNext/>
      <w:keepLines/>
      <w:numPr>
        <w:numId w:val="41"/>
      </w:numPr>
      <w:spacing w:before="12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827E20"/>
    <w:pPr>
      <w:keepNext/>
      <w:keepLines/>
      <w:numPr>
        <w:ilvl w:val="1"/>
        <w:numId w:val="41"/>
      </w:numPr>
      <w:spacing w:before="200"/>
      <w:outlineLvl w:val="1"/>
    </w:pPr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adpis3">
    <w:name w:val="heading 3"/>
    <w:basedOn w:val="Bezmezer"/>
    <w:next w:val="Bezmezer"/>
    <w:link w:val="Nadpis3Char"/>
    <w:uiPriority w:val="9"/>
    <w:unhideWhenUsed/>
    <w:qFormat/>
    <w:rsid w:val="000C6353"/>
    <w:pPr>
      <w:keepNext/>
      <w:keepLines/>
      <w:spacing w:before="100"/>
      <w:outlineLvl w:val="2"/>
    </w:pPr>
    <w:rPr>
      <w:rFonts w:asciiTheme="majorHAnsi" w:eastAsiaTheme="majorEastAsia" w:hAnsiTheme="majorHAnsi" w:cstheme="majorBidi"/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23B4"/>
    <w:rPr>
      <w:rFonts w:asciiTheme="majorHAnsi" w:eastAsiaTheme="majorEastAsia" w:hAnsiTheme="majorHAnsi" w:cstheme="majorBidi"/>
      <w:b/>
      <w:sz w:val="32"/>
      <w:szCs w:val="32"/>
      <w:u w:val="single"/>
    </w:rPr>
  </w:style>
  <w:style w:type="character" w:styleId="Siln">
    <w:name w:val="Strong"/>
    <w:basedOn w:val="Standardnpsmoodstavce"/>
    <w:uiPriority w:val="22"/>
    <w:qFormat/>
    <w:rsid w:val="00C61907"/>
    <w:rPr>
      <w:b/>
      <w:bCs/>
    </w:rPr>
  </w:style>
  <w:style w:type="paragraph" w:styleId="Bezmezer">
    <w:name w:val="No Spacing"/>
    <w:uiPriority w:val="1"/>
    <w:qFormat/>
    <w:rsid w:val="003F483A"/>
    <w:pPr>
      <w:spacing w:after="0" w:line="240" w:lineRule="auto"/>
      <w:ind w:firstLine="709"/>
    </w:pPr>
  </w:style>
  <w:style w:type="paragraph" w:styleId="Nzev">
    <w:name w:val="Title"/>
    <w:basedOn w:val="Normln"/>
    <w:next w:val="Normln"/>
    <w:link w:val="NzevChar"/>
    <w:uiPriority w:val="10"/>
    <w:qFormat/>
    <w:rsid w:val="00B35364"/>
    <w:pPr>
      <w:spacing w:after="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5364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EE404F"/>
  </w:style>
  <w:style w:type="paragraph" w:styleId="Zpat">
    <w:name w:val="footer"/>
    <w:basedOn w:val="Normln"/>
    <w:link w:val="Zpat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E404F"/>
  </w:style>
  <w:style w:type="character" w:styleId="Zstupntext">
    <w:name w:val="Placeholder Text"/>
    <w:basedOn w:val="Standardnpsmoodstavce"/>
    <w:uiPriority w:val="99"/>
    <w:semiHidden/>
    <w:rsid w:val="00677B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3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3A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50649E"/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ormlnweb">
    <w:name w:val="Normal (Web)"/>
    <w:basedOn w:val="Normln"/>
    <w:uiPriority w:val="99"/>
    <w:semiHidden/>
    <w:unhideWhenUsed/>
    <w:rsid w:val="00D0348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0C6353"/>
    <w:rPr>
      <w:rFonts w:asciiTheme="majorHAnsi" w:eastAsiaTheme="majorEastAsia" w:hAnsiTheme="majorHAnsi" w:cstheme="majorBidi"/>
      <w:b/>
      <w:i/>
      <w:sz w:val="24"/>
      <w:szCs w:val="24"/>
    </w:rPr>
  </w:style>
  <w:style w:type="numbering" w:customStyle="1" w:styleId="APOLOslovn">
    <w:name w:val="APOLO Číslování"/>
    <w:uiPriority w:val="99"/>
    <w:rsid w:val="00827E20"/>
    <w:pPr>
      <w:numPr>
        <w:numId w:val="16"/>
      </w:numPr>
    </w:pPr>
  </w:style>
  <w:style w:type="paragraph" w:styleId="Odstavecseseznamem">
    <w:name w:val="List Paragraph"/>
    <w:basedOn w:val="Normln"/>
    <w:uiPriority w:val="34"/>
    <w:qFormat/>
    <w:rsid w:val="009A0C5C"/>
    <w:pPr>
      <w:ind w:left="720"/>
      <w:contextualSpacing/>
    </w:pPr>
  </w:style>
  <w:style w:type="paragraph" w:styleId="Podnadpis">
    <w:name w:val="Subtitle"/>
    <w:basedOn w:val="Normln"/>
    <w:next w:val="Normln"/>
    <w:link w:val="PodnadpisChar"/>
    <w:uiPriority w:val="11"/>
    <w:qFormat/>
    <w:rsid w:val="00163811"/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140B"/>
    <w:rPr>
      <w:rFonts w:eastAsiaTheme="minorEastAsia"/>
      <w:color w:val="5A5A5A" w:themeColor="text1" w:themeTint="A5"/>
      <w:spacing w:val="15"/>
    </w:rPr>
  </w:style>
  <w:style w:type="paragraph" w:customStyle="1" w:styleId="Textbodyindent">
    <w:name w:val="Text body indent"/>
    <w:basedOn w:val="Normln"/>
    <w:rsid w:val="00A22755"/>
    <w:pPr>
      <w:widowControl w:val="0"/>
      <w:suppressAutoHyphens/>
      <w:autoSpaceDN w:val="0"/>
      <w:spacing w:after="0"/>
      <w:ind w:firstLine="708"/>
      <w:jc w:val="both"/>
      <w:textAlignment w:val="baseline"/>
    </w:pPr>
    <w:rPr>
      <w:rFonts w:ascii="Arial" w:eastAsia="Lucida Sans Unicode" w:hAnsi="Arial" w:cs="Tahoma"/>
      <w:kern w:val="3"/>
      <w:szCs w:val="24"/>
      <w:lang w:eastAsia="cs-CZ" w:bidi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8D6C43"/>
    <w:pPr>
      <w:numPr>
        <w:numId w:val="0"/>
      </w:numPr>
      <w:spacing w:before="240" w:line="259" w:lineRule="auto"/>
      <w:outlineLvl w:val="9"/>
    </w:pPr>
    <w:rPr>
      <w:b w:val="0"/>
      <w:color w:val="2F5496" w:themeColor="accent1" w:themeShade="BF"/>
      <w:u w:val="none"/>
      <w:lang w:eastAsia="cs-CZ"/>
    </w:rPr>
  </w:style>
  <w:style w:type="paragraph" w:styleId="Obsah1">
    <w:name w:val="toc 1"/>
    <w:next w:val="Normln"/>
    <w:autoRedefine/>
    <w:uiPriority w:val="39"/>
    <w:unhideWhenUsed/>
    <w:rsid w:val="00131CF4"/>
    <w:pPr>
      <w:spacing w:after="0"/>
    </w:pPr>
    <w:rPr>
      <w:sz w:val="18"/>
    </w:rPr>
  </w:style>
  <w:style w:type="paragraph" w:styleId="Obsah2">
    <w:name w:val="toc 2"/>
    <w:next w:val="Normln"/>
    <w:autoRedefine/>
    <w:uiPriority w:val="39"/>
    <w:unhideWhenUsed/>
    <w:rsid w:val="00131CF4"/>
    <w:pPr>
      <w:tabs>
        <w:tab w:val="left" w:pos="880"/>
        <w:tab w:val="right" w:leader="dot" w:pos="10195"/>
      </w:tabs>
      <w:spacing w:after="0"/>
      <w:ind w:left="220"/>
    </w:pPr>
    <w:rPr>
      <w:sz w:val="16"/>
    </w:rPr>
  </w:style>
  <w:style w:type="paragraph" w:styleId="Obsah3">
    <w:name w:val="toc 3"/>
    <w:next w:val="Normln"/>
    <w:autoRedefine/>
    <w:uiPriority w:val="39"/>
    <w:unhideWhenUsed/>
    <w:rsid w:val="00131CF4"/>
    <w:pPr>
      <w:spacing w:after="0"/>
      <w:ind w:left="440"/>
    </w:pPr>
    <w:rPr>
      <w:sz w:val="12"/>
    </w:rPr>
  </w:style>
  <w:style w:type="character" w:styleId="Hypertextovodkaz">
    <w:name w:val="Hyperlink"/>
    <w:basedOn w:val="Standardnpsmoodstavce"/>
    <w:uiPriority w:val="99"/>
    <w:unhideWhenUsed/>
    <w:rsid w:val="008D6C4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7171A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C7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00\INSTALL%20-%20Users\APOLO\P&#268;\Tabulky,%20v&#253;pisy.%20zpr&#225;vy\Tabulky,%20v&#253;pisy\V&#253;pis%20v&#253;robk&#367;%20ostatn&#237;ch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216F7-4DAF-4154-AE5F-1E4F1B5C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Výpis výrobků ostatních</Template>
  <TotalTime>0</TotalTime>
  <Pages>2</Pages>
  <Words>196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Eisnerová</dc:creator>
  <cp:keywords/>
  <dc:description/>
  <cp:lastModifiedBy>Petra Eisnerová</cp:lastModifiedBy>
  <cp:revision>2</cp:revision>
  <cp:lastPrinted>2021-04-29T09:38:00Z</cp:lastPrinted>
  <dcterms:created xsi:type="dcterms:W3CDTF">2021-09-29T08:47:00Z</dcterms:created>
  <dcterms:modified xsi:type="dcterms:W3CDTF">2021-09-29T08:47:00Z</dcterms:modified>
</cp:coreProperties>
</file>